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DE5" w:rsidRPr="008C624B" w:rsidRDefault="00D53DE5" w:rsidP="005119D9">
      <w:pPr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D53DE5" w:rsidRPr="008C624B" w:rsidRDefault="00D53DE5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D53DE5" w:rsidRPr="008C624B" w:rsidRDefault="00D53DE5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D53DE5" w:rsidRPr="008C624B" w:rsidRDefault="00D53DE5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Унечского района  Брянской  области</w:t>
      </w:r>
    </w:p>
    <w:p w:rsidR="00D53DE5" w:rsidRPr="005C788C" w:rsidRDefault="00D53DE5" w:rsidP="005119D9">
      <w:pPr>
        <w:ind w:left="708" w:firstLine="708"/>
        <w:rPr>
          <w:b/>
          <w:sz w:val="28"/>
          <w:szCs w:val="28"/>
        </w:rPr>
      </w:pPr>
      <w:r w:rsidRPr="00EA13AA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5" o:title=""/>
          </v:shape>
        </w:pict>
      </w:r>
    </w:p>
    <w:p w:rsidR="00D53DE5" w:rsidRPr="00FC4D6E" w:rsidRDefault="00D53DE5" w:rsidP="005119D9">
      <w:pPr>
        <w:pStyle w:val="Subtitle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D53DE5" w:rsidRPr="00F94842" w:rsidRDefault="00D53DE5" w:rsidP="005119D9">
      <w:pPr>
        <w:tabs>
          <w:tab w:val="left" w:pos="2535"/>
        </w:tabs>
        <w:jc w:val="center"/>
      </w:pPr>
    </w:p>
    <w:p w:rsidR="00D53DE5" w:rsidRDefault="00D53DE5" w:rsidP="005119D9">
      <w:pPr>
        <w:rPr>
          <w:b/>
        </w:rPr>
      </w:pPr>
      <w:r>
        <w:rPr>
          <w:b/>
        </w:rPr>
        <w:t xml:space="preserve">От 24.12.2025 </w:t>
      </w:r>
      <w:r w:rsidRPr="000B0304">
        <w:rPr>
          <w:b/>
        </w:rPr>
        <w:t xml:space="preserve"> год №</w:t>
      </w:r>
      <w:r>
        <w:rPr>
          <w:b/>
        </w:rPr>
        <w:t xml:space="preserve"> 26</w:t>
      </w:r>
    </w:p>
    <w:p w:rsidR="00D53DE5" w:rsidRPr="000B0304" w:rsidRDefault="00D53DE5" w:rsidP="005119D9">
      <w:pPr>
        <w:rPr>
          <w:b/>
        </w:rPr>
      </w:pPr>
      <w:r w:rsidRPr="000B0304">
        <w:rPr>
          <w:b/>
        </w:rPr>
        <w:t>д.Березина</w:t>
      </w:r>
    </w:p>
    <w:p w:rsidR="00D53DE5" w:rsidRDefault="00D53DE5" w:rsidP="002613CD">
      <w:pPr>
        <w:rPr>
          <w:sz w:val="28"/>
        </w:rPr>
      </w:pPr>
    </w:p>
    <w:p w:rsidR="00D53DE5" w:rsidRPr="00EE0F00" w:rsidRDefault="00D53DE5" w:rsidP="00EB2038">
      <w:r w:rsidRPr="00EE0F00">
        <w:t>Об утверждении перечня главных</w:t>
      </w:r>
    </w:p>
    <w:p w:rsidR="00D53DE5" w:rsidRPr="00EE0F00" w:rsidRDefault="00D53DE5" w:rsidP="00455E86">
      <w:pPr>
        <w:rPr>
          <w:bCs/>
        </w:rPr>
      </w:pPr>
      <w:r w:rsidRPr="00EE0F00">
        <w:t xml:space="preserve">администраторов доходов и </w:t>
      </w:r>
      <w:r w:rsidRPr="00EE0F00">
        <w:rPr>
          <w:bCs/>
        </w:rPr>
        <w:t xml:space="preserve">источников </w:t>
      </w:r>
    </w:p>
    <w:p w:rsidR="00D53DE5" w:rsidRPr="00EE0F00" w:rsidRDefault="00D53DE5" w:rsidP="00455E86">
      <w:pPr>
        <w:rPr>
          <w:bCs/>
        </w:rPr>
      </w:pPr>
      <w:r w:rsidRPr="00EE0F00">
        <w:rPr>
          <w:bCs/>
        </w:rPr>
        <w:t>финансирования дефицита бюджета</w:t>
      </w:r>
    </w:p>
    <w:p w:rsidR="00D53DE5" w:rsidRPr="00EE0F00" w:rsidRDefault="00D53DE5" w:rsidP="00455E86">
      <w:r w:rsidRPr="00EE0F00">
        <w:t>Березинского сельского поселения</w:t>
      </w:r>
    </w:p>
    <w:p w:rsidR="00D53DE5" w:rsidRPr="00EE0F00" w:rsidRDefault="00D53DE5" w:rsidP="00EB2038">
      <w:r w:rsidRPr="00EE0F00">
        <w:t xml:space="preserve">Унечского муниципального района </w:t>
      </w:r>
    </w:p>
    <w:p w:rsidR="00D53DE5" w:rsidRPr="00EE0F00" w:rsidRDefault="00D53DE5" w:rsidP="00EB2038">
      <w:r w:rsidRPr="00EE0F00">
        <w:t>Брянской области</w:t>
      </w:r>
    </w:p>
    <w:p w:rsidR="00D53DE5" w:rsidRPr="00EE0F00" w:rsidRDefault="00D53DE5" w:rsidP="00EB2038"/>
    <w:p w:rsidR="00D53DE5" w:rsidRDefault="00D53DE5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D53DE5" w:rsidRDefault="00D53DE5" w:rsidP="00EB2038">
      <w:pPr>
        <w:jc w:val="both"/>
      </w:pPr>
    </w:p>
    <w:p w:rsidR="00D53DE5" w:rsidRDefault="00D53DE5" w:rsidP="00E90F16">
      <w:pPr>
        <w:jc w:val="both"/>
      </w:pPr>
      <w:r>
        <w:tab/>
        <w:t>ПОСТАНОВЛЯЮ:</w:t>
      </w:r>
    </w:p>
    <w:p w:rsidR="00D53DE5" w:rsidRDefault="00D53DE5" w:rsidP="00E90F16">
      <w:pPr>
        <w:jc w:val="both"/>
      </w:pPr>
    </w:p>
    <w:p w:rsidR="00D53DE5" w:rsidRDefault="00D53DE5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D53DE5" w:rsidRPr="003228BC" w:rsidRDefault="00D53DE5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Березинского сельского поселения 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1B6EDA">
        <w:rPr>
          <w:rFonts w:ascii="Times New Roman" w:hAnsi="Times New Roman" w:cs="Times New Roman"/>
          <w:b w:val="0"/>
          <w:sz w:val="24"/>
          <w:szCs w:val="24"/>
        </w:rPr>
        <w:t>органов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D53DE5" w:rsidRPr="00E90F16" w:rsidRDefault="00D53DE5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D53DE5" w:rsidRPr="000A4818" w:rsidRDefault="00D53DE5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Березинского сельского поселения 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53DE5" w:rsidRDefault="00D53DE5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>
        <w:t>Березинского сельского</w:t>
      </w:r>
      <w:r w:rsidRPr="00FD5BC1">
        <w:t xml:space="preserve"> поселения</w:t>
      </w:r>
      <w:r>
        <w:t xml:space="preserve"> </w:t>
      </w:r>
      <w:r w:rsidRPr="003F75D7">
        <w:t xml:space="preserve">Унечского муниципального района </w:t>
      </w:r>
      <w:r>
        <w:t>Брянской области, начиная с бюджета  на 2026 год и на плановый период 2027 и 2028 годов.</w:t>
      </w:r>
    </w:p>
    <w:p w:rsidR="00D53DE5" w:rsidRDefault="00D53DE5" w:rsidP="00E90F16">
      <w:pPr>
        <w:pStyle w:val="ListParagraph"/>
        <w:ind w:left="0"/>
        <w:jc w:val="both"/>
      </w:pPr>
      <w:r>
        <w:tab/>
        <w:t>3.Обнародовать настоящее постановление согласно уставу.</w:t>
      </w:r>
    </w:p>
    <w:p w:rsidR="00D53DE5" w:rsidRDefault="00D53DE5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D53DE5" w:rsidRPr="00131919" w:rsidRDefault="00D53DE5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D53DE5" w:rsidRDefault="00D53DE5" w:rsidP="005119D9">
      <w:pPr>
        <w:jc w:val="both"/>
      </w:pPr>
    </w:p>
    <w:p w:rsidR="00D53DE5" w:rsidRDefault="00D53DE5" w:rsidP="005119D9">
      <w:pPr>
        <w:jc w:val="both"/>
      </w:pPr>
      <w:r>
        <w:t>ВРИО Г</w:t>
      </w:r>
      <w:r w:rsidRPr="006D4D93">
        <w:t>лав</w:t>
      </w:r>
      <w:r>
        <w:t>ы</w:t>
      </w:r>
      <w:r w:rsidRPr="006D4D93">
        <w:t xml:space="preserve"> администрации </w:t>
      </w:r>
    </w:p>
    <w:p w:rsidR="00D53DE5" w:rsidRDefault="00D53DE5" w:rsidP="005119D9">
      <w:pPr>
        <w:tabs>
          <w:tab w:val="left" w:pos="7065"/>
        </w:tabs>
        <w:jc w:val="both"/>
      </w:pPr>
      <w:r>
        <w:t>Березинского сельского поселения</w:t>
      </w:r>
      <w:r>
        <w:tab/>
        <w:t>Хомякова Т.М.</w:t>
      </w:r>
    </w:p>
    <w:p w:rsidR="00D53DE5" w:rsidRDefault="00D53DE5" w:rsidP="00C231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3DE5" w:rsidRDefault="00D53DE5" w:rsidP="00C231CF"/>
    <w:p w:rsidR="00D53DE5" w:rsidRDefault="00D53DE5" w:rsidP="00C231CF"/>
    <w:p w:rsidR="00D53DE5" w:rsidRDefault="00D53DE5" w:rsidP="00C231CF"/>
    <w:p w:rsidR="00D53DE5" w:rsidRDefault="00D53DE5" w:rsidP="00C231CF"/>
    <w:p w:rsidR="00D53DE5" w:rsidRDefault="00D53DE5" w:rsidP="00C231CF"/>
    <w:p w:rsidR="00D53DE5" w:rsidRDefault="00D53DE5" w:rsidP="00C231CF"/>
    <w:p w:rsidR="00D53DE5" w:rsidRDefault="00D53DE5" w:rsidP="00C231CF"/>
    <w:p w:rsidR="00D53DE5" w:rsidRDefault="00D53DE5" w:rsidP="00C231CF"/>
    <w:p w:rsidR="00D53DE5" w:rsidRPr="004161B0" w:rsidRDefault="00D53DE5" w:rsidP="00C231CF">
      <w:pPr>
        <w:rPr>
          <w:b/>
        </w:rPr>
      </w:pPr>
      <w:r>
        <w:t xml:space="preserve">                                                                                    </w:t>
      </w:r>
      <w:r w:rsidRPr="004161B0">
        <w:t>Приложение №1</w:t>
      </w:r>
    </w:p>
    <w:p w:rsidR="00D53DE5" w:rsidRPr="003B002B" w:rsidRDefault="00D53DE5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  <w:t>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сельской администрации от 24.12.2025г. № 26</w:t>
      </w:r>
    </w:p>
    <w:p w:rsidR="00D53DE5" w:rsidRDefault="00D53DE5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53DE5" w:rsidRDefault="00D53DE5" w:rsidP="002613CD">
      <w:pPr>
        <w:jc w:val="both"/>
      </w:pPr>
    </w:p>
    <w:p w:rsidR="00D53DE5" w:rsidRPr="00423C4B" w:rsidRDefault="00D53DE5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D53DE5" w:rsidRDefault="00D53DE5" w:rsidP="00633C12">
      <w:pPr>
        <w:pStyle w:val="Heading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>
        <w:rPr>
          <w:b/>
          <w:sz w:val="24"/>
          <w:szCs w:val="24"/>
        </w:rPr>
        <w:t>Березинского сельского</w:t>
      </w:r>
      <w:r w:rsidRPr="00423C4B">
        <w:rPr>
          <w:b/>
          <w:sz w:val="24"/>
          <w:szCs w:val="24"/>
        </w:rPr>
        <w:t xml:space="preserve">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670"/>
      </w:tblGrid>
      <w:tr w:rsidR="00D53DE5" w:rsidTr="00EA13AA">
        <w:tc>
          <w:tcPr>
            <w:tcW w:w="4678" w:type="dxa"/>
            <w:gridSpan w:val="2"/>
          </w:tcPr>
          <w:p w:rsidR="00D53DE5" w:rsidRPr="00EA13AA" w:rsidRDefault="00D53DE5" w:rsidP="00EA13AA">
            <w:pPr>
              <w:jc w:val="center"/>
              <w:rPr>
                <w:b/>
                <w:sz w:val="22"/>
                <w:szCs w:val="22"/>
              </w:rPr>
            </w:pPr>
            <w:r w:rsidRPr="00EA13AA">
              <w:rPr>
                <w:sz w:val="22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D53DE5" w:rsidRPr="00EA13AA" w:rsidRDefault="00D53DE5" w:rsidP="00EA13AA">
            <w:pPr>
              <w:jc w:val="center"/>
              <w:rPr>
                <w:b/>
                <w:sz w:val="22"/>
                <w:szCs w:val="22"/>
              </w:rPr>
            </w:pPr>
            <w:r w:rsidRPr="00EA13AA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D53DE5" w:rsidRPr="00EA13AA" w:rsidRDefault="00D53DE5" w:rsidP="00EA13A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jc w:val="center"/>
              <w:rPr>
                <w:sz w:val="22"/>
                <w:szCs w:val="20"/>
                <w:lang w:eastAsia="en-US"/>
              </w:rPr>
            </w:pPr>
            <w:r w:rsidRPr="00EA13AA">
              <w:rPr>
                <w:sz w:val="22"/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D53DE5" w:rsidRPr="00EA13AA" w:rsidRDefault="00D53DE5" w:rsidP="00EA13AA">
            <w:pPr>
              <w:jc w:val="center"/>
              <w:rPr>
                <w:sz w:val="22"/>
                <w:szCs w:val="20"/>
                <w:lang w:eastAsia="en-US"/>
              </w:rPr>
            </w:pPr>
            <w:r w:rsidRPr="00EA13AA">
              <w:rPr>
                <w:sz w:val="22"/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D53DE5" w:rsidRPr="00EA13AA" w:rsidRDefault="00D53DE5" w:rsidP="00EA13A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8"/>
                <w:lang w:eastAsia="en-US"/>
              </w:rPr>
            </w:pPr>
            <w:r w:rsidRPr="00EA13AA">
              <w:rPr>
                <w:b/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D53DE5" w:rsidRPr="00EA13AA" w:rsidRDefault="00D53DE5" w:rsidP="00EA13A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EA13AA">
              <w:rPr>
                <w:b/>
                <w:color w:val="000000"/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27A22">
            <w:pPr>
              <w:rPr>
                <w:bCs/>
                <w:sz w:val="22"/>
                <w:szCs w:val="22"/>
                <w:lang w:eastAsia="en-US"/>
              </w:rPr>
            </w:pPr>
            <w:r w:rsidRPr="00EA13AA">
              <w:rPr>
                <w:bCs/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EA13AA"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в виде девидентов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27A22">
            <w:pPr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bCs/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27A22">
            <w:pPr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bCs/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27A22">
            <w:pPr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27A22">
            <w:pPr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27A22">
            <w:pPr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47867">
            <w:pPr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1 06 01030 10 0000 110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1 06 06033 10 0000 110</w:t>
            </w:r>
          </w:p>
        </w:tc>
        <w:tc>
          <w:tcPr>
            <w:tcW w:w="5670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1 06 06043 10 0000 110</w:t>
            </w:r>
          </w:p>
        </w:tc>
        <w:tc>
          <w:tcPr>
            <w:tcW w:w="5670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1 09 04053 10 0000 110</w:t>
            </w:r>
          </w:p>
        </w:tc>
        <w:tc>
          <w:tcPr>
            <w:tcW w:w="5670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D53DE5" w:rsidTr="00EA13AA">
        <w:tc>
          <w:tcPr>
            <w:tcW w:w="1872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D53DE5" w:rsidRPr="00EA13AA" w:rsidRDefault="00D53DE5" w:rsidP="00EA13AA">
            <w:pPr>
              <w:ind w:firstLine="34"/>
              <w:rPr>
                <w:bCs/>
                <w:sz w:val="22"/>
                <w:szCs w:val="22"/>
                <w:lang w:eastAsia="en-US"/>
              </w:rPr>
            </w:pPr>
            <w:r w:rsidRPr="00EA13AA">
              <w:rPr>
                <w:bCs/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670" w:type="dxa"/>
            <w:vAlign w:val="center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D53DE5" w:rsidRPr="003228BC" w:rsidRDefault="00D53DE5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</w:t>
      </w:r>
    </w:p>
    <w:p w:rsidR="00D53DE5" w:rsidRPr="004161B0" w:rsidRDefault="00D53DE5" w:rsidP="00EE0F0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Приложение № 2                                                                                                             </w:t>
      </w:r>
    </w:p>
    <w:p w:rsidR="00D53DE5" w:rsidRPr="003B002B" w:rsidRDefault="00D53DE5" w:rsidP="00475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  <w:t>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сельской администрации 24.12.2025г. № 26</w:t>
      </w:r>
    </w:p>
    <w:p w:rsidR="00D53DE5" w:rsidRDefault="00D53DE5" w:rsidP="00EE0F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53DE5" w:rsidRPr="003228BC" w:rsidRDefault="00D53DE5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D53DE5" w:rsidRDefault="00D53DE5" w:rsidP="001B6EDA">
      <w:pPr>
        <w:pStyle w:val="Heading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>Березинского сельского</w:t>
      </w:r>
      <w:r w:rsidRPr="00423C4B">
        <w:rPr>
          <w:b/>
          <w:sz w:val="24"/>
          <w:szCs w:val="24"/>
        </w:rPr>
        <w:t xml:space="preserve"> поселения Унечского муниципального района Брянской области</w:t>
      </w:r>
    </w:p>
    <w:p w:rsidR="00D53DE5" w:rsidRDefault="00D53DE5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D53DE5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DE5" w:rsidRDefault="00D53DE5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D53DE5" w:rsidRPr="005F28BB" w:rsidRDefault="00D53DE5" w:rsidP="00E90F16"/>
        </w:tc>
      </w:tr>
      <w:tr w:rsidR="00D53DE5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DE5" w:rsidRPr="005F28BB" w:rsidRDefault="00D53DE5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DE5" w:rsidRPr="005F28BB" w:rsidRDefault="00D53DE5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EA13AA" w:rsidRDefault="00D53DE5" w:rsidP="00B276F1">
            <w:pPr>
              <w:pStyle w:val="Heading1"/>
              <w:rPr>
                <w:sz w:val="20"/>
              </w:rPr>
            </w:pPr>
          </w:p>
        </w:tc>
      </w:tr>
      <w:tr w:rsidR="00D53DE5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3E2958">
            <w:pPr>
              <w:rPr>
                <w:b/>
              </w:rPr>
            </w:pPr>
            <w:r w:rsidRPr="005F28BB">
              <w:rPr>
                <w:b/>
              </w:rPr>
              <w:t>0</w:t>
            </w:r>
            <w:r>
              <w:rPr>
                <w:b/>
              </w:rPr>
              <w:t>06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E90F16">
            <w:pPr>
              <w:rPr>
                <w:b/>
                <w:highlight w:val="lightGray"/>
              </w:rPr>
            </w:pPr>
            <w:r>
              <w:rPr>
                <w:b/>
              </w:rPr>
              <w:t>Березинская сельская администрация</w:t>
            </w:r>
          </w:p>
        </w:tc>
      </w:tr>
      <w:tr w:rsidR="00D53DE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3E2958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1B0B2D" w:rsidRDefault="00D53DE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1 11 05025 1</w:t>
            </w:r>
            <w:r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1 11 05035 1</w:t>
            </w:r>
            <w:r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1 11 07015 1</w:t>
            </w:r>
            <w:r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t>сельскими</w:t>
            </w:r>
            <w:r w:rsidRPr="005F28BB">
              <w:t xml:space="preserve"> поселениями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1 11 09045 1</w:t>
            </w:r>
            <w:r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r>
              <w:t>сельских</w:t>
            </w:r>
            <w:r w:rsidRPr="005F28BB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1 13 01995 1</w:t>
            </w:r>
            <w:r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>
              <w:t xml:space="preserve">сельских </w:t>
            </w:r>
            <w:r w:rsidRPr="005F28BB">
              <w:t xml:space="preserve">поселений 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1 13 02065 1</w:t>
            </w:r>
            <w:r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D53DE5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1 13 02995 1</w:t>
            </w:r>
            <w:r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>
              <w:t>сельских</w:t>
            </w:r>
            <w:r w:rsidRPr="005F28BB">
              <w:t xml:space="preserve"> поселений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1 14 01050 1</w:t>
            </w:r>
            <w:r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>
              <w:t>сельских</w:t>
            </w:r>
            <w:r w:rsidRPr="005F28BB">
              <w:t xml:space="preserve"> поселений 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1 14 02052 1</w:t>
            </w:r>
            <w:r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53DE5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1 14 02053 1</w:t>
            </w:r>
            <w:r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D53DE5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A352D5">
            <w:pPr>
              <w:jc w:val="both"/>
            </w:pPr>
            <w:r w:rsidRPr="005F28BB">
              <w:t>1 14 06025 1</w:t>
            </w:r>
            <w:r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D53DE5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175CC1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F28BB" w:rsidRDefault="00D53DE5" w:rsidP="00175CC1">
            <w:pPr>
              <w:jc w:val="both"/>
            </w:pPr>
            <w:r w:rsidRPr="005F28BB">
              <w:t>1 15 02050 1</w:t>
            </w:r>
            <w:r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D53DE5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1 16 07010 1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1 16 07030 1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1 16 07040 1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A352D5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1 16 07090 1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1 16 09040 1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>
              <w:t>сельского</w:t>
            </w:r>
            <w:r w:rsidRPr="003631FE">
              <w:t xml:space="preserve"> поселения в соответствии с решениями судов (за исключением обвинительных приговоров судов)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1 16 10031 1</w:t>
            </w:r>
            <w:r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1 16 10032 1</w:t>
            </w:r>
            <w:r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pPr>
              <w:jc w:val="both"/>
            </w:pPr>
            <w:r w:rsidRPr="006B155A">
              <w:t>1 16 10061 1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175CC1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581814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581814">
            <w:pPr>
              <w:jc w:val="both"/>
            </w:pPr>
            <w:r w:rsidRPr="006B155A">
              <w:t>1 16 10081 1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581814">
            <w:r w:rsidRPr="006B155A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B155A" w:rsidRDefault="00D53DE5" w:rsidP="00581814">
            <w:pPr>
              <w:jc w:val="both"/>
            </w:pPr>
            <w:r w:rsidRPr="006B155A">
              <w:t>1 16 10082 1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697555" w:rsidRDefault="00D53DE5" w:rsidP="00581814">
            <w:r w:rsidRPr="00697555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61F9" w:rsidRDefault="00D53DE5" w:rsidP="00581814">
            <w:pPr>
              <w:jc w:val="both"/>
            </w:pPr>
            <w:r w:rsidRPr="003661F9">
              <w:t>1 16 10100 1</w:t>
            </w:r>
            <w:r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t>сельских</w:t>
            </w:r>
            <w:r w:rsidRPr="003631FE">
              <w:t xml:space="preserve"> поселений)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pPr>
              <w:jc w:val="both"/>
            </w:pPr>
            <w:r w:rsidRPr="002F74A3">
              <w:t>1 17 01050 1</w:t>
            </w:r>
            <w:r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>
              <w:t>сельских</w:t>
            </w:r>
            <w:r w:rsidRPr="003631FE">
              <w:t xml:space="preserve"> поселений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pPr>
              <w:jc w:val="both"/>
            </w:pPr>
            <w:r w:rsidRPr="002F74A3">
              <w:t>1 17 05050 1</w:t>
            </w:r>
            <w:r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>
              <w:t>сельских</w:t>
            </w:r>
            <w:r w:rsidRPr="003631FE">
              <w:t xml:space="preserve"> поселений 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Default="00D53DE5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1B0B2D" w:rsidRDefault="00D53DE5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Default="00D53DE5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1B0B2D" w:rsidRDefault="00D53DE5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81814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1B0B2D" w:rsidRDefault="00D53DE5" w:rsidP="0054317B">
            <w:pPr>
              <w:jc w:val="both"/>
            </w:pPr>
            <w:r>
              <w:t>2 02 19999 10 0000 150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1B0B2D" w:rsidRDefault="00D53DE5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1B0B2D" w:rsidRDefault="00D53DE5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4317B" w:rsidRDefault="00D53DE5" w:rsidP="00307790">
            <w:pPr>
              <w:pStyle w:val="Heading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4317B" w:rsidRDefault="00D53DE5" w:rsidP="00307790">
            <w:pPr>
              <w:pStyle w:val="Heading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4317B" w:rsidRDefault="00D53DE5" w:rsidP="00307790">
            <w:pPr>
              <w:pStyle w:val="Heading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4317B" w:rsidRDefault="00D53DE5" w:rsidP="00307790">
            <w:pPr>
              <w:pStyle w:val="Heading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54317B" w:rsidRDefault="00D53DE5" w:rsidP="00307790">
            <w:pPr>
              <w:pStyle w:val="Heading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0079C3">
            <w:r w:rsidRPr="002F74A3">
              <w:t>2 02 49999 1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>
              <w:t>сельских</w:t>
            </w:r>
            <w:r w:rsidRPr="003631FE">
              <w:t xml:space="preserve"> поселений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0079C3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0079C3">
            <w:r w:rsidRPr="002F74A3">
              <w:t>2 07  05030 1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3631FE" w:rsidRDefault="00D53DE5" w:rsidP="000079C3">
            <w:pPr>
              <w:pStyle w:val="Heading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D53DE5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0079C3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2F74A3" w:rsidRDefault="00D53DE5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E5" w:rsidRPr="000079C3" w:rsidRDefault="00D53DE5" w:rsidP="00307790">
            <w:pPr>
              <w:pStyle w:val="Heading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53DE5" w:rsidRDefault="00D53DE5" w:rsidP="00475954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Приложение №3</w:t>
      </w:r>
    </w:p>
    <w:p w:rsidR="00D53DE5" w:rsidRPr="003B002B" w:rsidRDefault="00D53DE5" w:rsidP="004759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  <w:t>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сельской администрации от 24.12.2025г. № 26</w:t>
      </w:r>
    </w:p>
    <w:p w:rsidR="00D53DE5" w:rsidRPr="003B002B" w:rsidRDefault="00D53DE5" w:rsidP="000079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3DE5" w:rsidRDefault="00D53DE5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53DE5" w:rsidRDefault="00D53DE5" w:rsidP="000079C3">
      <w:pPr>
        <w:pStyle w:val="ConsPlusNormal"/>
        <w:jc w:val="center"/>
      </w:pPr>
    </w:p>
    <w:p w:rsidR="00D53DE5" w:rsidRDefault="00D53DE5" w:rsidP="00EB2038">
      <w:pPr>
        <w:jc w:val="both"/>
      </w:pPr>
    </w:p>
    <w:p w:rsidR="00D53DE5" w:rsidRDefault="00D53DE5" w:rsidP="00EB2038">
      <w:pPr>
        <w:jc w:val="center"/>
        <w:rPr>
          <w:b/>
        </w:rPr>
      </w:pPr>
      <w:r>
        <w:rPr>
          <w:b/>
        </w:rPr>
        <w:t>ПЕРЕЧЕНЬ</w:t>
      </w:r>
    </w:p>
    <w:p w:rsidR="00D53DE5" w:rsidRDefault="00D53DE5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>источников финансирования дефицита бюджета Березинского сельского</w:t>
      </w:r>
      <w:r>
        <w:rPr>
          <w:b/>
        </w:rPr>
        <w:t xml:space="preserve"> поселения Унечского муниципального района Брянской области</w:t>
      </w:r>
    </w:p>
    <w:p w:rsidR="00D53DE5" w:rsidRDefault="00D53DE5" w:rsidP="00EB2038">
      <w:pPr>
        <w:jc w:val="center"/>
        <w:rPr>
          <w:b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627"/>
        <w:gridCol w:w="5654"/>
      </w:tblGrid>
      <w:tr w:rsidR="00D53DE5" w:rsidTr="00EA13AA">
        <w:tc>
          <w:tcPr>
            <w:tcW w:w="4553" w:type="dxa"/>
            <w:gridSpan w:val="2"/>
          </w:tcPr>
          <w:p w:rsidR="00D53DE5" w:rsidRPr="00EA13AA" w:rsidRDefault="00D53DE5" w:rsidP="00EA13A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</w:tcPr>
          <w:p w:rsidR="00D53DE5" w:rsidRPr="00EA13AA" w:rsidRDefault="00D53DE5" w:rsidP="00EA13A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13AA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EA13AA">
              <w:rPr>
                <w:sz w:val="22"/>
                <w:szCs w:val="20"/>
                <w:lang w:eastAsia="en-US"/>
              </w:rPr>
              <w:t>источников финансирования дефицита</w:t>
            </w:r>
            <w:r w:rsidRPr="00EA13AA">
              <w:rPr>
                <w:sz w:val="22"/>
                <w:szCs w:val="22"/>
                <w:lang w:eastAsia="en-US"/>
              </w:rPr>
              <w:t xml:space="preserve">  бюджета</w:t>
            </w:r>
            <w:r w:rsidRPr="00EA13AA">
              <w:rPr>
                <w:sz w:val="22"/>
                <w:szCs w:val="22"/>
              </w:rPr>
              <w:t xml:space="preserve"> /наименование кода вида (подвида) </w:t>
            </w:r>
            <w:r w:rsidRPr="00EA13AA">
              <w:rPr>
                <w:sz w:val="22"/>
                <w:szCs w:val="20"/>
                <w:lang w:eastAsia="en-US"/>
              </w:rPr>
              <w:t>источников финансирования дефицита</w:t>
            </w:r>
            <w:r w:rsidRPr="00EA13AA">
              <w:rPr>
                <w:sz w:val="22"/>
                <w:szCs w:val="22"/>
                <w:lang w:eastAsia="en-US"/>
              </w:rPr>
              <w:t xml:space="preserve">  бюджета </w:t>
            </w:r>
          </w:p>
        </w:tc>
      </w:tr>
      <w:tr w:rsidR="00D53DE5" w:rsidTr="00EA13AA">
        <w:tc>
          <w:tcPr>
            <w:tcW w:w="1926" w:type="dxa"/>
          </w:tcPr>
          <w:p w:rsidR="00D53DE5" w:rsidRPr="00EA13AA" w:rsidRDefault="00D53DE5" w:rsidP="00EA13AA">
            <w:pPr>
              <w:jc w:val="center"/>
              <w:rPr>
                <w:sz w:val="22"/>
                <w:szCs w:val="20"/>
                <w:lang w:eastAsia="en-US"/>
              </w:rPr>
            </w:pPr>
            <w:r w:rsidRPr="00EA13AA">
              <w:rPr>
                <w:sz w:val="22"/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</w:tcPr>
          <w:p w:rsidR="00D53DE5" w:rsidRPr="00EA13AA" w:rsidRDefault="00D53DE5" w:rsidP="00EA13AA">
            <w:pPr>
              <w:jc w:val="center"/>
              <w:rPr>
                <w:sz w:val="22"/>
                <w:szCs w:val="20"/>
                <w:lang w:eastAsia="en-US"/>
              </w:rPr>
            </w:pPr>
            <w:r w:rsidRPr="00EA13AA">
              <w:rPr>
                <w:sz w:val="22"/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vAlign w:val="center"/>
          </w:tcPr>
          <w:p w:rsidR="00D53DE5" w:rsidRPr="00EA13AA" w:rsidRDefault="00D53DE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D53DE5" w:rsidTr="00EA13AA">
        <w:tc>
          <w:tcPr>
            <w:tcW w:w="1926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8"/>
                <w:lang w:eastAsia="en-US"/>
              </w:rPr>
            </w:pPr>
            <w:r w:rsidRPr="00EA13AA">
              <w:rPr>
                <w:b/>
                <w:sz w:val="22"/>
                <w:szCs w:val="28"/>
                <w:lang w:eastAsia="en-US"/>
              </w:rPr>
              <w:t>006</w:t>
            </w:r>
          </w:p>
        </w:tc>
        <w:tc>
          <w:tcPr>
            <w:tcW w:w="8281" w:type="dxa"/>
            <w:gridSpan w:val="2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b/>
                <w:sz w:val="22"/>
                <w:szCs w:val="22"/>
                <w:lang w:eastAsia="en-US"/>
              </w:rPr>
              <w:t>Березинская сельская администрация</w:t>
            </w:r>
          </w:p>
        </w:tc>
      </w:tr>
      <w:tr w:rsidR="00D53DE5" w:rsidTr="00EA13AA">
        <w:tc>
          <w:tcPr>
            <w:tcW w:w="1926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006</w:t>
            </w:r>
          </w:p>
        </w:tc>
        <w:tc>
          <w:tcPr>
            <w:tcW w:w="2627" w:type="dxa"/>
          </w:tcPr>
          <w:p w:rsidR="00D53DE5" w:rsidRPr="00EA13AA" w:rsidRDefault="00D53DE5" w:rsidP="000079C3">
            <w:pPr>
              <w:rPr>
                <w:sz w:val="22"/>
                <w:szCs w:val="22"/>
              </w:rPr>
            </w:pPr>
            <w:r w:rsidRPr="00EA13AA">
              <w:rPr>
                <w:sz w:val="22"/>
                <w:szCs w:val="22"/>
              </w:rPr>
              <w:t>01 05 02 01 10 0000 510</w:t>
            </w:r>
          </w:p>
        </w:tc>
        <w:tc>
          <w:tcPr>
            <w:tcW w:w="5654" w:type="dxa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</w:rPr>
            </w:pPr>
            <w:r w:rsidRPr="00EA13AA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D53DE5" w:rsidTr="00EA13AA">
        <w:tc>
          <w:tcPr>
            <w:tcW w:w="1926" w:type="dxa"/>
          </w:tcPr>
          <w:p w:rsidR="00D53DE5" w:rsidRPr="00EA13AA" w:rsidRDefault="00D53DE5" w:rsidP="00EA13AA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EA13AA">
              <w:rPr>
                <w:sz w:val="22"/>
                <w:szCs w:val="28"/>
                <w:lang w:eastAsia="en-US"/>
              </w:rPr>
              <w:t>006</w:t>
            </w:r>
          </w:p>
        </w:tc>
        <w:tc>
          <w:tcPr>
            <w:tcW w:w="2627" w:type="dxa"/>
          </w:tcPr>
          <w:p w:rsidR="00D53DE5" w:rsidRPr="00EA13AA" w:rsidRDefault="00D53DE5" w:rsidP="000079C3">
            <w:pPr>
              <w:rPr>
                <w:sz w:val="22"/>
                <w:szCs w:val="22"/>
              </w:rPr>
            </w:pPr>
            <w:r w:rsidRPr="00EA13AA">
              <w:rPr>
                <w:sz w:val="22"/>
                <w:szCs w:val="22"/>
              </w:rPr>
              <w:t>01 05 02 01 10 0000 610</w:t>
            </w:r>
          </w:p>
        </w:tc>
        <w:tc>
          <w:tcPr>
            <w:tcW w:w="5654" w:type="dxa"/>
          </w:tcPr>
          <w:p w:rsidR="00D53DE5" w:rsidRPr="00EA13AA" w:rsidRDefault="00D53DE5" w:rsidP="00EA13AA">
            <w:pPr>
              <w:jc w:val="both"/>
              <w:rPr>
                <w:sz w:val="22"/>
                <w:szCs w:val="22"/>
              </w:rPr>
            </w:pPr>
            <w:r w:rsidRPr="00EA13AA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D53DE5" w:rsidRDefault="00D53DE5" w:rsidP="00EB2038">
      <w:pPr>
        <w:jc w:val="center"/>
      </w:pPr>
    </w:p>
    <w:p w:rsidR="00D53DE5" w:rsidRDefault="00D53DE5" w:rsidP="00EB2038">
      <w:pPr>
        <w:jc w:val="center"/>
      </w:pPr>
    </w:p>
    <w:p w:rsidR="00D53DE5" w:rsidRDefault="00D53DE5" w:rsidP="00EB2038">
      <w:pPr>
        <w:jc w:val="center"/>
      </w:pPr>
    </w:p>
    <w:p w:rsidR="00D53DE5" w:rsidRDefault="00D53DE5" w:rsidP="00EB2038">
      <w:pPr>
        <w:jc w:val="center"/>
      </w:pPr>
    </w:p>
    <w:p w:rsidR="00D53DE5" w:rsidRDefault="00D53DE5" w:rsidP="00EB2038">
      <w:pPr>
        <w:jc w:val="center"/>
      </w:pPr>
    </w:p>
    <w:p w:rsidR="00D53DE5" w:rsidRDefault="00D53DE5" w:rsidP="00EB203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p w:rsidR="00D53DE5" w:rsidRDefault="00D53DE5" w:rsidP="000A4818">
      <w:pPr>
        <w:jc w:val="center"/>
      </w:pPr>
    </w:p>
    <w:sectPr w:rsidR="00D53DE5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079C3"/>
    <w:rsid w:val="00081FC9"/>
    <w:rsid w:val="000A4818"/>
    <w:rsid w:val="000B0304"/>
    <w:rsid w:val="000B32FC"/>
    <w:rsid w:val="000F7FB3"/>
    <w:rsid w:val="00122D80"/>
    <w:rsid w:val="00131919"/>
    <w:rsid w:val="001721DB"/>
    <w:rsid w:val="00175CC1"/>
    <w:rsid w:val="00187BEF"/>
    <w:rsid w:val="001B0B2D"/>
    <w:rsid w:val="001B6EDA"/>
    <w:rsid w:val="00210AF6"/>
    <w:rsid w:val="002130A8"/>
    <w:rsid w:val="002252DB"/>
    <w:rsid w:val="002613CD"/>
    <w:rsid w:val="00297C3B"/>
    <w:rsid w:val="002A42D4"/>
    <w:rsid w:val="002B083F"/>
    <w:rsid w:val="002D4E42"/>
    <w:rsid w:val="002F74A3"/>
    <w:rsid w:val="00307790"/>
    <w:rsid w:val="003228BC"/>
    <w:rsid w:val="00343707"/>
    <w:rsid w:val="00357533"/>
    <w:rsid w:val="003631FE"/>
    <w:rsid w:val="003661F9"/>
    <w:rsid w:val="0036641D"/>
    <w:rsid w:val="003752CC"/>
    <w:rsid w:val="003A4BD8"/>
    <w:rsid w:val="003B002B"/>
    <w:rsid w:val="003E2958"/>
    <w:rsid w:val="003F75D7"/>
    <w:rsid w:val="004120F5"/>
    <w:rsid w:val="004161B0"/>
    <w:rsid w:val="00423C4B"/>
    <w:rsid w:val="00455E86"/>
    <w:rsid w:val="00475954"/>
    <w:rsid w:val="00481689"/>
    <w:rsid w:val="00486CEE"/>
    <w:rsid w:val="00495A2D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5C788C"/>
    <w:rsid w:val="005F28BB"/>
    <w:rsid w:val="00633C12"/>
    <w:rsid w:val="0064582A"/>
    <w:rsid w:val="006870FD"/>
    <w:rsid w:val="00697555"/>
    <w:rsid w:val="006B155A"/>
    <w:rsid w:val="006D4D93"/>
    <w:rsid w:val="00713F96"/>
    <w:rsid w:val="00783A29"/>
    <w:rsid w:val="00833F9E"/>
    <w:rsid w:val="00853AF4"/>
    <w:rsid w:val="008919D4"/>
    <w:rsid w:val="008C624B"/>
    <w:rsid w:val="008E749E"/>
    <w:rsid w:val="0094621E"/>
    <w:rsid w:val="00951AB2"/>
    <w:rsid w:val="0096334A"/>
    <w:rsid w:val="0096376B"/>
    <w:rsid w:val="009B4454"/>
    <w:rsid w:val="009D2D48"/>
    <w:rsid w:val="009E34C8"/>
    <w:rsid w:val="009F2A4C"/>
    <w:rsid w:val="00A352D5"/>
    <w:rsid w:val="00A71C29"/>
    <w:rsid w:val="00AA27EB"/>
    <w:rsid w:val="00AC685C"/>
    <w:rsid w:val="00AC6BC5"/>
    <w:rsid w:val="00B26271"/>
    <w:rsid w:val="00B276F1"/>
    <w:rsid w:val="00C231CF"/>
    <w:rsid w:val="00CA0C5A"/>
    <w:rsid w:val="00CC13A2"/>
    <w:rsid w:val="00CD1E68"/>
    <w:rsid w:val="00CE4387"/>
    <w:rsid w:val="00D53DE5"/>
    <w:rsid w:val="00D67526"/>
    <w:rsid w:val="00DB7A74"/>
    <w:rsid w:val="00DD305C"/>
    <w:rsid w:val="00DE6116"/>
    <w:rsid w:val="00DE7F5D"/>
    <w:rsid w:val="00E05A5A"/>
    <w:rsid w:val="00E25BAF"/>
    <w:rsid w:val="00E45970"/>
    <w:rsid w:val="00E90F16"/>
    <w:rsid w:val="00EA13AA"/>
    <w:rsid w:val="00EB2038"/>
    <w:rsid w:val="00ED23F1"/>
    <w:rsid w:val="00ED684B"/>
    <w:rsid w:val="00EE0F00"/>
    <w:rsid w:val="00EF2BA2"/>
    <w:rsid w:val="00EF3342"/>
    <w:rsid w:val="00EF4D21"/>
    <w:rsid w:val="00EF5AA9"/>
    <w:rsid w:val="00F904DC"/>
    <w:rsid w:val="00F94842"/>
    <w:rsid w:val="00FA13F5"/>
    <w:rsid w:val="00FC4D6E"/>
    <w:rsid w:val="00FC5007"/>
    <w:rsid w:val="00FD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FC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  <w:contextualSpacing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2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F5"/>
    <w:rPr>
      <w:rFonts w:ascii="Tahoma" w:hAnsi="Tahoma" w:cs="Tahoma"/>
      <w:sz w:val="16"/>
      <w:szCs w:val="16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19D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8</Pages>
  <Words>2177</Words>
  <Characters>12414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4</cp:revision>
  <cp:lastPrinted>2025-12-25T08:13:00Z</cp:lastPrinted>
  <dcterms:created xsi:type="dcterms:W3CDTF">2025-12-25T07:22:00Z</dcterms:created>
  <dcterms:modified xsi:type="dcterms:W3CDTF">2025-12-25T08:14:00Z</dcterms:modified>
</cp:coreProperties>
</file>